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74FBA" w:rsidR="008204B9" w:rsidP="008204B9" w:rsidRDefault="008204B9" w14:paraId="09EB53A6" w14:textId="77777777">
      <w:pPr>
        <w:ind w:left="7090"/>
        <w:jc w:val="right"/>
        <w:rPr>
          <w:rFonts w:ascii="Helvetica" w:hAnsi="Helvetica" w:cs="Courier New"/>
          <w:color w:val="000000"/>
          <w:sz w:val="20"/>
          <w:szCs w:val="20"/>
        </w:rPr>
      </w:pPr>
      <w:r w:rsidRPr="00774FBA">
        <w:rPr>
          <w:rFonts w:ascii="Helvetica" w:hAnsi="Helvetica" w:cs="Courier New"/>
          <w:color w:val="000000"/>
          <w:sz w:val="20"/>
          <w:szCs w:val="20"/>
        </w:rPr>
        <w:t>Formblatt 8</w:t>
      </w:r>
    </w:p>
    <w:p w:rsidRPr="00774FBA" w:rsidR="008204B9" w:rsidP="008204B9" w:rsidRDefault="008204B9" w14:paraId="23F4AC2C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:rsidRPr="00774FBA" w:rsidR="008204B9" w:rsidP="008204B9" w:rsidRDefault="008204B9" w14:paraId="7C7DD58B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  <w:sz w:val="20"/>
        </w:rPr>
      </w:pPr>
      <w:r w:rsidRPr="00774FBA">
        <w:rPr>
          <w:rFonts w:ascii="Helvetica" w:hAnsi="Helvetica" w:cs="Courier New"/>
          <w:b/>
          <w:bCs/>
          <w:sz w:val="20"/>
        </w:rPr>
        <w:t>Eigenerklärung Referenzen Projektleitung</w:t>
      </w:r>
    </w:p>
    <w:p w:rsidRPr="00774FBA" w:rsidR="008204B9" w:rsidP="008204B9" w:rsidRDefault="008204B9" w14:paraId="0276333B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:rsidRPr="00774FBA" w:rsidR="008204B9" w:rsidP="008204B9" w:rsidRDefault="008204B9" w14:paraId="0B9809F8" w14:textId="77777777">
      <w:pPr>
        <w:pStyle w:val="Kopfzeile"/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Im Folgenden sind Referenzprojekte der Projektleitung anzugeben.</w:t>
      </w:r>
    </w:p>
    <w:p w:rsidR="008204B9" w:rsidP="610D3DB2" w:rsidRDefault="008204B9" w14:paraId="2E3E1859" w14:textId="7983A6C3">
      <w:pPr>
        <w:widowControl w:val="0"/>
        <w:jc w:val="both"/>
        <w:rPr>
          <w:rFonts w:ascii="Helvetica" w:hAnsi="Helvetica" w:cs="Courier New"/>
          <w:sz w:val="20"/>
          <w:szCs w:val="20"/>
        </w:rPr>
      </w:pPr>
      <w:r w:rsidRPr="610D3DB2" w:rsidR="008204B9">
        <w:rPr>
          <w:rFonts w:ascii="Helvetica" w:hAnsi="Helvetica" w:cs="Courier New"/>
          <w:sz w:val="20"/>
          <w:szCs w:val="20"/>
        </w:rPr>
        <w:t xml:space="preserve">Erforderlich sind </w:t>
      </w:r>
      <w:r w:rsidRPr="610D3DB2" w:rsidR="008204B9">
        <w:rPr>
          <w:rFonts w:ascii="Helvetica" w:hAnsi="Helvetica" w:cs="Courier New"/>
          <w:b w:val="1"/>
          <w:bCs w:val="1"/>
          <w:sz w:val="20"/>
          <w:szCs w:val="20"/>
        </w:rPr>
        <w:t xml:space="preserve">mindestens </w:t>
      </w:r>
      <w:r w:rsidRPr="610D3DB2" w:rsidR="7C849530">
        <w:rPr>
          <w:rFonts w:ascii="Helvetica" w:hAnsi="Helvetica" w:cs="Courier New"/>
          <w:b w:val="1"/>
          <w:bCs w:val="1"/>
          <w:sz w:val="20"/>
          <w:szCs w:val="20"/>
        </w:rPr>
        <w:t>10 Referenzen</w:t>
      </w:r>
      <w:r w:rsidRPr="610D3DB2" w:rsidR="7C849530">
        <w:rPr>
          <w:rFonts w:ascii="Helvetica" w:hAnsi="Helvetica" w:cs="Courier New"/>
          <w:sz w:val="20"/>
          <w:szCs w:val="20"/>
        </w:rPr>
        <w:t>, im Rahmen der die Produktion von Festivals oder</w:t>
      </w:r>
    </w:p>
    <w:p w:rsidR="7C849530" w:rsidP="610D3DB2" w:rsidRDefault="7C849530" w14:paraId="26F1F0D2" w14:textId="454FC73F">
      <w:pPr>
        <w:pStyle w:val="Standard"/>
        <w:widowControl w:val="0"/>
        <w:jc w:val="both"/>
      </w:pPr>
      <w:r w:rsidRPr="610D3DB2" w:rsidR="7C849530">
        <w:rPr>
          <w:rFonts w:ascii="Helvetica" w:hAnsi="Helvetica" w:cs="Courier New"/>
          <w:sz w:val="20"/>
          <w:szCs w:val="20"/>
        </w:rPr>
        <w:t>ähnlich gelagerten Großveranstaltungen mit mindestens 2.000 Besuchenden, und die</w:t>
      </w:r>
    </w:p>
    <w:p w:rsidR="7C849530" w:rsidP="610D3DB2" w:rsidRDefault="7C849530" w14:paraId="19583839" w14:textId="26D602FB">
      <w:pPr>
        <w:pStyle w:val="Standard"/>
        <w:widowControl w:val="0"/>
        <w:jc w:val="both"/>
      </w:pPr>
      <w:r w:rsidRPr="610D3DB2" w:rsidR="7C849530">
        <w:rPr>
          <w:rFonts w:ascii="Helvetica" w:hAnsi="Helvetica" w:cs="Courier New"/>
          <w:sz w:val="20"/>
          <w:szCs w:val="20"/>
        </w:rPr>
        <w:t>Koordination von mehreren Gewerken und externen Dienstleistenden erfolgreich</w:t>
      </w:r>
    </w:p>
    <w:p w:rsidR="7C849530" w:rsidP="610D3DB2" w:rsidRDefault="7C849530" w14:paraId="5372A09F" w14:textId="0060A662">
      <w:pPr>
        <w:pStyle w:val="Standard"/>
        <w:widowControl w:val="0"/>
        <w:jc w:val="both"/>
      </w:pPr>
      <w:r w:rsidRPr="610D3DB2" w:rsidR="7C849530">
        <w:rPr>
          <w:rFonts w:ascii="Helvetica" w:hAnsi="Helvetica" w:cs="Courier New"/>
          <w:sz w:val="20"/>
          <w:szCs w:val="20"/>
        </w:rPr>
        <w:t>durchgeführt wurde.</w:t>
      </w:r>
    </w:p>
    <w:p w:rsidRPr="00774FBA" w:rsidR="008204B9" w:rsidP="008204B9" w:rsidRDefault="008204B9" w14:paraId="7622E065" w14:textId="77777777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Dabei muss die vorgesehene Projektleitung in einer vergleichbaren Stellung (z.B. als Projektleitung oder stellvertretende Projektleitung) tätig gewesen sein.</w:t>
      </w:r>
    </w:p>
    <w:p w:rsidRPr="00774FBA" w:rsidR="008204B9" w:rsidP="008204B9" w:rsidRDefault="008204B9" w14:paraId="330783F2" w14:textId="77777777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:rsidRPr="00774FBA" w:rsidR="008204B9" w:rsidP="008204B9" w:rsidRDefault="008204B9" w14:paraId="425D9B21" w14:textId="77777777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Die angegebenen Referenzen fließen entsprechend den Angaben in der Bekanntmachung in die Bewertung der Angebote ein.</w:t>
      </w:r>
    </w:p>
    <w:p w:rsidRPr="00774FBA" w:rsidR="008204B9" w:rsidP="008204B9" w:rsidRDefault="008204B9" w14:paraId="6EC77ECD" w14:textId="77777777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:rsidRPr="00774FBA" w:rsidR="008204B9" w:rsidP="008204B9" w:rsidRDefault="008204B9" w14:paraId="76586605" w14:textId="77777777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Bei Angabe einer größeren Anzahl von Referenzen kann dieses Formblatt kopiert und mehrfach eingereicht werden.</w:t>
      </w:r>
    </w:p>
    <w:p w:rsidRPr="00774FBA" w:rsidR="008204B9" w:rsidP="008204B9" w:rsidRDefault="008204B9" w14:paraId="384ECF12" w14:textId="77777777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:rsidRPr="00774FBA" w:rsidR="008204B9" w:rsidP="008204B9" w:rsidRDefault="008204B9" w14:paraId="7E9F4630" w14:textId="77777777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:rsidRPr="00774FBA" w:rsidR="008204B9" w:rsidP="008204B9" w:rsidRDefault="008204B9" w14:paraId="2D887C39" w14:textId="77777777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:rsidRPr="00774FBA" w:rsidR="008204B9" w:rsidP="008204B9" w:rsidRDefault="008204B9" w14:paraId="26719CAA" w14:textId="77777777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:rsidRPr="00774FBA" w:rsidR="008204B9" w:rsidP="008204B9" w:rsidRDefault="008204B9" w14:paraId="273CF66E" w14:textId="77777777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tbl>
      <w:tblPr>
        <w:tblW w:w="96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Pr="00774FBA" w:rsidR="008204B9" w:rsidTr="00A40413" w14:paraId="263ADBB2" w14:textId="77777777">
        <w:trPr>
          <w:trHeight w:val="567"/>
        </w:trPr>
        <w:tc>
          <w:tcPr>
            <w:tcW w:w="9615" w:type="dxa"/>
            <w:gridSpan w:val="2"/>
          </w:tcPr>
          <w:p w:rsidRPr="00774FBA" w:rsidR="008204B9" w:rsidP="00A40413" w:rsidRDefault="008204B9" w14:paraId="68C69B25" w14:textId="77777777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1.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37193763"/>
                <w:placeholder>
                  <w:docPart w:val="277579FF1528354FB0A8B9B9FF5F39B2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Pr="00774FBA" w:rsidR="008204B9" w:rsidTr="00A40413" w14:paraId="2F6AD3E5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3B0AFBCE" w14:textId="7777777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Pr="00774FBA" w:rsidR="008204B9" w:rsidTr="00A40413" w14:paraId="0044F993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1958520788"/>
              <w:placeholder>
                <w:docPart w:val="0BB70DAC2A1984448880C73424471E80"/>
              </w:placeholder>
              <w:showingPlcHdr/>
            </w:sdtPr>
            <w:sdtEndPr/>
            <w:sdtContent>
              <w:p w:rsidRPr="00774FBA" w:rsidR="008204B9" w:rsidP="00A40413" w:rsidRDefault="008204B9" w14:paraId="304FCBAA" w14:textId="7777777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Pr="00774FBA" w:rsidR="008204B9" w:rsidTr="00A40413" w14:paraId="0813F487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71273472" w14:textId="7777777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Pr="00774FBA" w:rsidR="008204B9" w:rsidTr="00A40413" w14:paraId="772016A9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421327918"/>
              <w:placeholder>
                <w:docPart w:val="EAEE1DC459AB824486DC8759CFFCF1CA"/>
              </w:placeholder>
              <w:showingPlcHdr/>
            </w:sdtPr>
            <w:sdtEndPr/>
            <w:sdtContent>
              <w:p w:rsidRPr="00774FBA" w:rsidR="008204B9" w:rsidP="00A40413" w:rsidRDefault="008204B9" w14:paraId="00988B2E" w14:textId="7777777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Pr="00774FBA" w:rsidR="008204B9" w:rsidTr="00A40413" w14:paraId="480857CA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25123F05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Pr="00774FBA" w:rsidR="008204B9" w:rsidTr="00A40413" w14:paraId="2788C720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031CCA56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hideMark/>
          </w:tcPr>
          <w:p w:rsidRPr="00774FBA" w:rsidR="008204B9" w:rsidP="00A40413" w:rsidRDefault="0069461C" w14:paraId="028AF294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1914814282"/>
                <w:placeholder>
                  <w:docPart w:val="75EFC60EEFE0D645AFB651B73ECF9194"/>
                </w:placeholder>
                <w:showingPlcHdr/>
                <w:text/>
              </w:sdtPr>
              <w:sdtEndPr/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[Monat] </w:t>
            </w:r>
            <w:r w:rsidRPr="00774FBA" w:rsidR="008204B9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243340953"/>
                <w:placeholder>
                  <w:docPart w:val="DE01618688EDE747B01B358915B0FD9F"/>
                </w:placeholder>
                <w:showingPlcHdr/>
                <w:text/>
              </w:sdtPr>
              <w:sdtEndPr/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Pr="00774FBA" w:rsidR="008204B9" w:rsidTr="00A40413" w14:paraId="68E2747F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454BD94E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hideMark/>
          </w:tcPr>
          <w:p w:rsidRPr="00774FBA" w:rsidR="008204B9" w:rsidP="00A40413" w:rsidRDefault="0069461C" w14:paraId="09DC70DD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953669821"/>
                <w:placeholder>
                  <w:docPart w:val="8420BD8F2908554DA07309A7DD25B0D0"/>
                </w:placeholder>
                <w:showingPlcHdr/>
                <w:text/>
              </w:sdtPr>
              <w:sdtEndPr/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[Monat] </w:t>
            </w:r>
            <w:r w:rsidRPr="00774FBA" w:rsidR="008204B9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1178699572"/>
                <w:placeholder>
                  <w:docPart w:val="05C763794D21D342BCDBB74FD26144EE"/>
                </w:placeholder>
                <w:showingPlcHdr/>
                <w:text/>
              </w:sdtPr>
              <w:sdtEndPr/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Pr="00774FBA" w:rsidR="008204B9" w:rsidTr="00A40413" w14:paraId="4A472F55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529C1E67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Pr="00774FBA" w:rsidR="008204B9" w:rsidTr="00A40413" w14:paraId="752F0817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27EFA885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717667824"/>
            <w:placeholder>
              <w:docPart w:val="0A0023CC6F929849A06EA6836C1B63E2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</w:tcPr>
              <w:p w:rsidRPr="00774FBA" w:rsidR="008204B9" w:rsidP="00A40413" w:rsidRDefault="008204B9" w14:paraId="3020CB96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Pr="00774FBA" w:rsidR="008204B9" w:rsidTr="00A40413" w14:paraId="638B05D8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285648F4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297595797"/>
            <w:placeholder>
              <w:docPart w:val="5F6CCF3475E6C04FB3F2E580E8E6EC27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</w:tcPr>
              <w:p w:rsidRPr="00774FBA" w:rsidR="008204B9" w:rsidP="00A40413" w:rsidRDefault="008204B9" w14:paraId="11397004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Pr="00774FBA" w:rsidR="008204B9" w:rsidTr="00A40413" w14:paraId="06216462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774FBA" w:rsidR="008204B9" w:rsidP="00A40413" w:rsidRDefault="008204B9" w14:paraId="676C18BE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1731190719"/>
            <w:placeholder>
              <w:docPart w:val="35EB2D5D7D85E746BBD97B0622C7A96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  <w:p w:rsidRPr="00774FBA" w:rsidR="008204B9" w:rsidP="00A40413" w:rsidRDefault="008204B9" w14:paraId="38FE12BB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Pr="00774FBA" w:rsidR="008204B9" w:rsidTr="00A40413" w14:paraId="18326DDF" w14:textId="77777777">
        <w:trPr>
          <w:trHeight w:val="567"/>
        </w:trPr>
        <w:tc>
          <w:tcPr>
            <w:tcW w:w="9615" w:type="dxa"/>
            <w:gridSpan w:val="2"/>
          </w:tcPr>
          <w:p w:rsidRPr="00774FBA" w:rsidR="008204B9" w:rsidP="00A40413" w:rsidRDefault="008204B9" w14:paraId="4A14ABEA" w14:textId="77777777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rPr>
                <w:rFonts w:ascii="Helvetica" w:hAnsi="Helvetica" w:cs="Courier New"/>
                <w:sz w:val="20"/>
                <w:u w:val="single"/>
              </w:rPr>
            </w:pPr>
          </w:p>
          <w:p w:rsidRPr="00774FBA" w:rsidR="008204B9" w:rsidP="00A40413" w:rsidRDefault="008204B9" w14:paraId="1613FF36" w14:textId="77777777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2.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668940392"/>
                <w:placeholder>
                  <w:docPart w:val="AA8897053FA15246B649300C5EB2377C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Pr="00774FBA" w:rsidR="008204B9" w:rsidTr="00A40413" w14:paraId="61C9780B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61ADC0C7" w14:textId="7777777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Pr="00774FBA" w:rsidR="008204B9" w:rsidTr="00A40413" w14:paraId="26E95230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213476042"/>
              <w:placeholder>
                <w:docPart w:val="CA7D9FEAE1BD02438406D4F71B5000EE"/>
              </w:placeholder>
              <w:showingPlcHdr/>
            </w:sdtPr>
            <w:sdtEndPr/>
            <w:sdtContent>
              <w:p w:rsidRPr="00774FBA" w:rsidR="008204B9" w:rsidP="00A40413" w:rsidRDefault="008204B9" w14:paraId="090F3177" w14:textId="7777777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Pr="00774FBA" w:rsidR="008204B9" w:rsidTr="00A40413" w14:paraId="636D0820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6002B881" w14:textId="7777777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Pr="00774FBA" w:rsidR="008204B9" w:rsidTr="00A40413" w14:paraId="17E79021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624279816"/>
              <w:placeholder>
                <w:docPart w:val="B305250457D6FE4EA8C1FE67ABE75E21"/>
              </w:placeholder>
              <w:showingPlcHdr/>
            </w:sdtPr>
            <w:sdtEndPr/>
            <w:sdtContent>
              <w:p w:rsidRPr="00774FBA" w:rsidR="008204B9" w:rsidP="00A40413" w:rsidRDefault="008204B9" w14:paraId="68DD969A" w14:textId="7777777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Pr="00774FBA" w:rsidR="008204B9" w:rsidTr="00A40413" w14:paraId="38792FAA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2990F0F8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Pr="00774FBA" w:rsidR="008204B9" w:rsidTr="00A40413" w14:paraId="671D1BB5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1C2650DF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hideMark/>
          </w:tcPr>
          <w:p w:rsidRPr="00774FBA" w:rsidR="008204B9" w:rsidP="00A40413" w:rsidRDefault="0069461C" w14:paraId="04F932C3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631180977"/>
                <w:placeholder>
                  <w:docPart w:val="26A009E880DC4C4BB4114BFF028EAB91"/>
                </w:placeholder>
                <w:showingPlcHdr/>
                <w:text/>
              </w:sdtPr>
              <w:sdtEndPr/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[Monat] </w:t>
            </w:r>
            <w:r w:rsidRPr="00774FBA" w:rsidR="008204B9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739243340"/>
                <w:placeholder>
                  <w:docPart w:val="E567406A4D9D81489CCBF54E37F47532"/>
                </w:placeholder>
                <w:showingPlcHdr/>
                <w:text/>
              </w:sdtPr>
              <w:sdtEndPr/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Pr="00774FBA" w:rsidR="008204B9" w:rsidTr="00A40413" w14:paraId="316781C8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62BCE9C9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hideMark/>
          </w:tcPr>
          <w:p w:rsidRPr="00774FBA" w:rsidR="008204B9" w:rsidP="00A40413" w:rsidRDefault="0069461C" w14:paraId="0461A79A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272012501"/>
                <w:placeholder>
                  <w:docPart w:val="D34F54D059788348BA06A759A7259AAD"/>
                </w:placeholder>
                <w:showingPlcHdr/>
                <w:text/>
              </w:sdtPr>
              <w:sdtEndPr/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[Monat] </w:t>
            </w:r>
            <w:r w:rsidRPr="00774FBA" w:rsidR="008204B9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1155983012"/>
                <w:placeholder>
                  <w:docPart w:val="36E7B8A850ECD44CBEEF16881EBB9C14"/>
                </w:placeholder>
                <w:showingPlcHdr/>
                <w:text/>
              </w:sdtPr>
              <w:sdtEndPr/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Pr="00774FBA" w:rsidR="008204B9" w:rsidTr="00A40413" w14:paraId="487DEB42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6AEAB064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Pr="00774FBA" w:rsidR="008204B9" w:rsidTr="00A40413" w14:paraId="3D73C6CF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21B71147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465400249"/>
            <w:placeholder>
              <w:docPart w:val="A9F6198EA6E0F04DB3D0F20E520F9CE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</w:tcPr>
              <w:p w:rsidRPr="00774FBA" w:rsidR="008204B9" w:rsidP="00A40413" w:rsidRDefault="008204B9" w14:paraId="071EA385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Pr="00774FBA" w:rsidR="008204B9" w:rsidTr="00A40413" w14:paraId="2694DEE7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1D9ED475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674536845"/>
            <w:placeholder>
              <w:docPart w:val="06DA3CF15AF9E5499BAE551422D189BA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</w:tcPr>
              <w:p w:rsidRPr="00774FBA" w:rsidR="008204B9" w:rsidP="00A40413" w:rsidRDefault="008204B9" w14:paraId="71495D80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Pr="00774FBA" w:rsidR="008204B9" w:rsidTr="00A40413" w14:paraId="4E4AFF00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774FBA" w:rsidR="008204B9" w:rsidP="00A40413" w:rsidRDefault="008204B9" w14:paraId="383810DF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2125343241"/>
            <w:placeholder>
              <w:docPart w:val="AA386B2145C7BB44AF98DC64B873CCA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  <w:p w:rsidRPr="00774FBA" w:rsidR="008204B9" w:rsidP="00A40413" w:rsidRDefault="008204B9" w14:paraId="59EC0364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Pr="00774FBA" w:rsidR="008204B9" w:rsidTr="00A40413" w14:paraId="6F4CF49C" w14:textId="77777777">
        <w:trPr>
          <w:trHeight w:val="567"/>
        </w:trPr>
        <w:tc>
          <w:tcPr>
            <w:tcW w:w="9615" w:type="dxa"/>
            <w:gridSpan w:val="2"/>
          </w:tcPr>
          <w:p w:rsidRPr="00774FBA" w:rsidR="008204B9" w:rsidP="00A40413" w:rsidRDefault="008204B9" w14:paraId="2E257D84" w14:textId="77777777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3.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1217849272"/>
                <w:placeholder>
                  <w:docPart w:val="BB2988534369A64FBF97E57E5E9C508C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Pr="00774FBA" w:rsidR="008204B9" w:rsidTr="00A40413" w14:paraId="1D5475A0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765105B2" w14:textId="7777777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Pr="00774FBA" w:rsidR="008204B9" w:rsidTr="00A40413" w14:paraId="1A7BA614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56154051"/>
              <w:placeholder>
                <w:docPart w:val="3D78D0D8CF3D2C44BC26AADD4D2930D6"/>
              </w:placeholder>
              <w:showingPlcHdr/>
            </w:sdtPr>
            <w:sdtEndPr/>
            <w:sdtContent>
              <w:p w:rsidRPr="00774FBA" w:rsidR="008204B9" w:rsidP="00A40413" w:rsidRDefault="008204B9" w14:paraId="4C314D9F" w14:textId="7777777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Pr="00774FBA" w:rsidR="008204B9" w:rsidTr="00A40413" w14:paraId="35E3288E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149F1487" w14:textId="7777777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Pr="00774FBA" w:rsidR="008204B9" w:rsidTr="00A40413" w14:paraId="612964D7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867492037"/>
              <w:placeholder>
                <w:docPart w:val="220C6E8BE8BE0B4EA61430EB5F9762E0"/>
              </w:placeholder>
              <w:showingPlcHdr/>
            </w:sdtPr>
            <w:sdtEndPr/>
            <w:sdtContent>
              <w:p w:rsidRPr="00774FBA" w:rsidR="008204B9" w:rsidP="00A40413" w:rsidRDefault="008204B9" w14:paraId="66979B30" w14:textId="7777777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Pr="00774FBA" w:rsidR="008204B9" w:rsidTr="00A40413" w14:paraId="21B42C35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0C0E753C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Pr="00774FBA" w:rsidR="008204B9" w:rsidTr="00A40413" w14:paraId="7285868A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1810A394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hideMark/>
          </w:tcPr>
          <w:p w:rsidRPr="00774FBA" w:rsidR="008204B9" w:rsidP="00A40413" w:rsidRDefault="0069461C" w14:paraId="516032B1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215544612"/>
                <w:placeholder>
                  <w:docPart w:val="2E14747FD76B1848A76909DBC2795F6D"/>
                </w:placeholder>
                <w:showingPlcHdr/>
                <w:text/>
              </w:sdtPr>
              <w:sdtEndPr/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[Monat] </w:t>
            </w:r>
            <w:r w:rsidRPr="00774FBA" w:rsidR="008204B9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442808139"/>
                <w:placeholder>
                  <w:docPart w:val="6FCD3911C7FA464FA58A3CAFF136B351"/>
                </w:placeholder>
                <w:showingPlcHdr/>
                <w:text/>
              </w:sdtPr>
              <w:sdtEndPr/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Pr="00774FBA" w:rsidR="008204B9" w:rsidTr="00A40413" w14:paraId="54120492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07875EF6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hideMark/>
          </w:tcPr>
          <w:p w:rsidRPr="00774FBA" w:rsidR="008204B9" w:rsidP="00A40413" w:rsidRDefault="0069461C" w14:paraId="6F52BC63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382449123"/>
                <w:placeholder>
                  <w:docPart w:val="678EAC5D8EC9F64781D8E1CD7883F6B3"/>
                </w:placeholder>
                <w:showingPlcHdr/>
                <w:text/>
              </w:sdtPr>
              <w:sdtEndPr/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[Monat] </w:t>
            </w:r>
            <w:r w:rsidRPr="00774FBA" w:rsidR="008204B9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909352918"/>
                <w:placeholder>
                  <w:docPart w:val="4FE3EAAF0DC265458CF1030E988978DA"/>
                </w:placeholder>
                <w:showingPlcHdr/>
                <w:text/>
              </w:sdtPr>
              <w:sdtEndPr/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Pr="00774FBA" w:rsidR="008204B9" w:rsidTr="00A40413" w14:paraId="69BABCD2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52463060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Pr="00774FBA" w:rsidR="008204B9" w:rsidTr="00A40413" w14:paraId="71ADEEC4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3BEABE59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839664966"/>
            <w:placeholder>
              <w:docPart w:val="465792EF537131448932D506F10C491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</w:tcPr>
              <w:p w:rsidRPr="00774FBA" w:rsidR="008204B9" w:rsidP="00A40413" w:rsidRDefault="008204B9" w14:paraId="3795320D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Pr="00774FBA" w:rsidR="008204B9" w:rsidTr="00A40413" w14:paraId="18E2F754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38ADD16F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80207139"/>
            <w:placeholder>
              <w:docPart w:val="D9713F9FE6E5DA4194A39BE94BB60A59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</w:tcPr>
              <w:p w:rsidRPr="00774FBA" w:rsidR="008204B9" w:rsidP="00A40413" w:rsidRDefault="008204B9" w14:paraId="7F486F4E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Pr="00774FBA" w:rsidR="008204B9" w:rsidTr="00A40413" w14:paraId="76870C3E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774FBA" w:rsidR="008204B9" w:rsidP="00A40413" w:rsidRDefault="008204B9" w14:paraId="56370BE2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504642141"/>
            <w:placeholder>
              <w:docPart w:val="D037D1555A94BF46983C69FE760C971F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  <w:p w:rsidRPr="00774FBA" w:rsidR="008204B9" w:rsidP="00A40413" w:rsidRDefault="008204B9" w14:paraId="18CFCA0D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</w:tbl>
    <w:p w:rsidRPr="00774FBA" w:rsidR="008204B9" w:rsidP="008204B9" w:rsidRDefault="008204B9" w14:paraId="35ED9737" w14:textId="77777777">
      <w:pPr>
        <w:pStyle w:val="LV-Text"/>
        <w:rPr>
          <w:rFonts w:ascii="Helvetica" w:hAnsi="Helvetica" w:cs="Courier New"/>
          <w:color w:val="000000"/>
        </w:rPr>
      </w:pPr>
    </w:p>
    <w:p w:rsidRPr="00774FBA" w:rsidR="008204B9" w:rsidP="008204B9" w:rsidRDefault="008204B9" w14:paraId="76CEFA02" w14:textId="77777777">
      <w:pPr>
        <w:pStyle w:val="LV-Text"/>
        <w:rPr>
          <w:rFonts w:ascii="Helvetica" w:hAnsi="Helvetica" w:cs="Courier New"/>
          <w:color w:val="000000"/>
        </w:rPr>
      </w:pPr>
    </w:p>
    <w:p w:rsidRPr="00774FBA" w:rsidR="008204B9" w:rsidP="008204B9" w:rsidRDefault="008204B9" w14:paraId="7D5A278B" w14:textId="77777777">
      <w:pPr>
        <w:pStyle w:val="LV-Text"/>
        <w:spacing w:after="240" w:line="360" w:lineRule="auto"/>
        <w:rPr>
          <w:rFonts w:ascii="Helvetica" w:hAnsi="Helvetica" w:cs="Courier New"/>
          <w:color w:val="000000"/>
        </w:rPr>
      </w:pPr>
      <w:r w:rsidRPr="00774FBA">
        <w:rPr>
          <w:rFonts w:ascii="Helvetica" w:hAnsi="Helvetica" w:cs="Courier New"/>
          <w:color w:val="000000"/>
        </w:rPr>
        <w:t>Auf Verlangen der Auftraggeberin werde ich entsprechende Nachweise (Abnahmeerklärungen/Abnahmebescheinigungen/Abnahmeprotokolle) vorlegen.</w:t>
      </w:r>
    </w:p>
    <w:p w:rsidRPr="00774FBA" w:rsidR="008204B9" w:rsidP="008204B9" w:rsidRDefault="008204B9" w14:paraId="06ABF344" w14:textId="77777777">
      <w:pPr>
        <w:pStyle w:val="LV-Text"/>
        <w:rPr>
          <w:rFonts w:ascii="Helvetica" w:hAnsi="Helvetica" w:cs="Courier New"/>
          <w:color w:val="000000"/>
        </w:rPr>
      </w:pPr>
    </w:p>
    <w:p w:rsidRPr="00774FBA" w:rsidR="008204B9" w:rsidP="008204B9" w:rsidRDefault="008204B9" w14:paraId="0DA01D3F" w14:textId="77777777">
      <w:pPr>
        <w:pStyle w:val="LV-Text"/>
        <w:rPr>
          <w:rFonts w:ascii="Helvetica" w:hAnsi="Helvetica" w:cs="Courier New"/>
          <w:color w:val="000000"/>
        </w:rPr>
      </w:pPr>
    </w:p>
    <w:p w:rsidRPr="00774FBA" w:rsidR="008204B9" w:rsidP="008204B9" w:rsidRDefault="008204B9" w14:paraId="528EAD70" w14:textId="77777777">
      <w:pPr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 xml:space="preserve">_______________________________________________________________ </w:t>
      </w:r>
    </w:p>
    <w:p w:rsidRPr="00774FBA" w:rsidR="008204B9" w:rsidP="008204B9" w:rsidRDefault="008204B9" w14:paraId="46A07A54" w14:textId="77777777">
      <w:pPr>
        <w:tabs>
          <w:tab w:val="right" w:pos="7560"/>
        </w:tabs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>Ort, Datum</w:t>
      </w:r>
      <w:r w:rsidRPr="00774FBA">
        <w:rPr>
          <w:rFonts w:ascii="Helvetica" w:hAnsi="Helvetica" w:cs="Courier New"/>
          <w:sz w:val="20"/>
          <w:szCs w:val="20"/>
        </w:rPr>
        <w:tab/>
      </w:r>
      <w:r w:rsidRPr="00774FBA">
        <w:rPr>
          <w:rFonts w:ascii="Helvetica" w:hAnsi="Helvetica" w:cs="Courier New"/>
          <w:sz w:val="20"/>
          <w:szCs w:val="20"/>
        </w:rPr>
        <w:t xml:space="preserve">Rechtsverbindliche Unterschrift/en </w:t>
      </w:r>
    </w:p>
    <w:p w:rsidRPr="00774FBA" w:rsidR="00DD7759" w:rsidP="008204B9" w:rsidRDefault="00DD7759" w14:paraId="58C640C8" w14:textId="320877DE">
      <w:pPr>
        <w:rPr>
          <w:rFonts w:ascii="Helvetica" w:hAnsi="Helvetica"/>
        </w:rPr>
      </w:pPr>
    </w:p>
    <w:sectPr w:rsidRPr="00774FBA" w:rsidR="00DD7759" w:rsidSect="008204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216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204B9" w:rsidP="00DD7759" w:rsidRDefault="008204B9" w14:paraId="1F471E74" w14:textId="77777777">
      <w:r>
        <w:separator/>
      </w:r>
    </w:p>
  </w:endnote>
  <w:endnote w:type="continuationSeparator" w:id="0">
    <w:p w:rsidR="008204B9" w:rsidP="00DD7759" w:rsidRDefault="008204B9" w14:paraId="5F5D605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5E8A" w:rsidRDefault="00D05E8A" w14:paraId="289B4438" w14:textId="777777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:rsidTr="5EEBAB04" w14:paraId="35590C7D" w14:textId="77777777">
      <w:trPr>
        <w:trHeight w:val="300"/>
      </w:trPr>
      <w:tc>
        <w:tcPr>
          <w:tcW w:w="3020" w:type="dxa"/>
        </w:tcPr>
        <w:p w:rsidR="5EEBAB04" w:rsidP="5EEBAB04" w:rsidRDefault="5EEBAB04" w14:paraId="5807A7A6" w14:textId="77777777">
          <w:pPr>
            <w:pStyle w:val="Kopfzeile"/>
            <w:ind w:left="-115"/>
          </w:pPr>
        </w:p>
      </w:tc>
      <w:tc>
        <w:tcPr>
          <w:tcW w:w="3020" w:type="dxa"/>
        </w:tcPr>
        <w:p w:rsidR="5EEBAB04" w:rsidP="5EEBAB04" w:rsidRDefault="5EEBAB04" w14:paraId="38B7818B" w14:textId="77777777">
          <w:pPr>
            <w:pStyle w:val="Kopfzeile"/>
            <w:jc w:val="center"/>
          </w:pPr>
        </w:p>
      </w:tc>
      <w:tc>
        <w:tcPr>
          <w:tcW w:w="3020" w:type="dxa"/>
        </w:tcPr>
        <w:p w:rsidR="5EEBAB04" w:rsidP="5EEBAB04" w:rsidRDefault="5EEBAB04" w14:paraId="72F17D19" w14:textId="77777777">
          <w:pPr>
            <w:pStyle w:val="Kopfzeile"/>
            <w:ind w:right="-115"/>
            <w:jc w:val="right"/>
          </w:pPr>
        </w:p>
      </w:tc>
    </w:tr>
  </w:tbl>
  <w:p w:rsidR="5EEBAB04" w:rsidP="5EEBAB04" w:rsidRDefault="5EEBAB04" w14:paraId="3440DA2C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5E8A" w:rsidRDefault="00D05E8A" w14:paraId="38E6E64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204B9" w:rsidP="00DD7759" w:rsidRDefault="008204B9" w14:paraId="2588E666" w14:textId="77777777">
      <w:r>
        <w:separator/>
      </w:r>
    </w:p>
  </w:footnote>
  <w:footnote w:type="continuationSeparator" w:id="0">
    <w:p w:rsidR="008204B9" w:rsidP="00DD7759" w:rsidRDefault="008204B9" w14:paraId="40C78C0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5E8A" w:rsidRDefault="00D05E8A" w14:paraId="5B9BCB2E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D7759" w:rsidP="00D05E8A" w:rsidRDefault="0047178F" w14:paraId="4623A25C" w14:textId="77777777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2D21153B" wp14:editId="69385425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5E8A" w:rsidRDefault="00D05E8A" w14:paraId="60F6D1CC" w14:textId="77777777">
    <w:pPr>
      <w:pStyle w:val="Kopfzeil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5"/>
  <w:displayBackgroundShape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4B9"/>
    <w:rsid w:val="000332DB"/>
    <w:rsid w:val="00043AE1"/>
    <w:rsid w:val="00047999"/>
    <w:rsid w:val="000560BC"/>
    <w:rsid w:val="00095727"/>
    <w:rsid w:val="00116DDE"/>
    <w:rsid w:val="0012599C"/>
    <w:rsid w:val="001350B7"/>
    <w:rsid w:val="001735D3"/>
    <w:rsid w:val="00192BAE"/>
    <w:rsid w:val="001E2A76"/>
    <w:rsid w:val="001E46FA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582C9C"/>
    <w:rsid w:val="005E0ED3"/>
    <w:rsid w:val="0069461C"/>
    <w:rsid w:val="006D5637"/>
    <w:rsid w:val="00701199"/>
    <w:rsid w:val="00774FBA"/>
    <w:rsid w:val="007754AF"/>
    <w:rsid w:val="008204B9"/>
    <w:rsid w:val="0082195D"/>
    <w:rsid w:val="0083330D"/>
    <w:rsid w:val="008B028F"/>
    <w:rsid w:val="009174E5"/>
    <w:rsid w:val="00995CE6"/>
    <w:rsid w:val="00A51BA7"/>
    <w:rsid w:val="00AA2A7C"/>
    <w:rsid w:val="00BB667F"/>
    <w:rsid w:val="00C1638A"/>
    <w:rsid w:val="00C40AC3"/>
    <w:rsid w:val="00C51053"/>
    <w:rsid w:val="00C84307"/>
    <w:rsid w:val="00C90BCA"/>
    <w:rsid w:val="00CC26BD"/>
    <w:rsid w:val="00D05E8A"/>
    <w:rsid w:val="00D27AE1"/>
    <w:rsid w:val="00D32A86"/>
    <w:rsid w:val="00D80BDE"/>
    <w:rsid w:val="00DD7759"/>
    <w:rsid w:val="00E3238B"/>
    <w:rsid w:val="00E33DEE"/>
    <w:rsid w:val="00FB4D17"/>
    <w:rsid w:val="538FD7E4"/>
    <w:rsid w:val="5EEBAB04"/>
    <w:rsid w:val="610D3DB2"/>
    <w:rsid w:val="7C849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52B1B"/>
  <w15:chartTrackingRefBased/>
  <w15:docId w15:val="{A2D793E3-2478-834D-8810-78F67C930CF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ourier New" w:hAnsi="Courier New" w:eastAsia="Calibri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aliases w:val="Alt+TT"/>
    <w:qFormat/>
    <w:rsid w:val="008204B9"/>
    <w:rPr>
      <w:rFonts w:ascii="Arial" w:hAnsi="Arial" w:eastAsia="Times New Roman"/>
      <w:szCs w:val="24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hAnsi="Courier New" w:eastAsia="Calibri"/>
      <w:szCs w:val="20"/>
    </w:rPr>
  </w:style>
  <w:style w:type="character" w:styleId="KopfzeileZchn" w:customStyle="1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hAnsi="Courier New" w:eastAsia="Calibri"/>
      <w:szCs w:val="20"/>
    </w:rPr>
  </w:style>
  <w:style w:type="character" w:styleId="FuzeileZchn" w:customStyle="1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Platzhaltertext">
    <w:name w:val="Placeholder Text"/>
    <w:basedOn w:val="Absatz-Standardschriftart"/>
    <w:uiPriority w:val="99"/>
    <w:semiHidden/>
    <w:rsid w:val="008204B9"/>
    <w:rPr>
      <w:color w:val="808080"/>
    </w:rPr>
  </w:style>
  <w:style w:type="paragraph" w:styleId="LV-Text" w:customStyle="1">
    <w:name w:val="LV-Text"/>
    <w:rsid w:val="008204B9"/>
    <w:pPr>
      <w:autoSpaceDE w:val="0"/>
      <w:autoSpaceDN w:val="0"/>
      <w:adjustRightInd w:val="0"/>
    </w:pPr>
    <w:rPr>
      <w:rFonts w:ascii="Arial" w:hAnsi="Arial" w:eastAsia="Times New Roman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glossaryDocument" Target="glossary/document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7579FF1528354FB0A8B9B9FF5F3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AF0B84-3ECF-9749-91DE-F19F8BA70A59}"/>
      </w:docPartPr>
      <w:docPartBody>
        <w:p xmlns:wp14="http://schemas.microsoft.com/office/word/2010/wordml" w:rsidR="00BD0652" w:rsidP="00BD0652" w:rsidRDefault="00BD0652" w14:paraId="44098F90" wp14:textId="77777777">
          <w:pPr>
            <w:pStyle w:val="277579FF1528354FB0A8B9B9FF5F39B2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BB70DAC2A1984448880C73424471E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3E34EC-2293-AB4C-92FA-78CE8B460177}"/>
      </w:docPartPr>
      <w:docPartBody>
        <w:p xmlns:wp14="http://schemas.microsoft.com/office/word/2010/wordml" w:rsidR="00BD0652" w:rsidP="00BD0652" w:rsidRDefault="00BD0652" w14:paraId="355508E5" wp14:textId="77777777">
          <w:pPr>
            <w:pStyle w:val="0BB70DAC2A1984448880C73424471E8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AEE1DC459AB824486DC8759CFFCF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EADD25-21EA-1540-9F79-357852DCE93B}"/>
      </w:docPartPr>
      <w:docPartBody>
        <w:p xmlns:wp14="http://schemas.microsoft.com/office/word/2010/wordml" w:rsidR="00BD0652" w:rsidP="00BD0652" w:rsidRDefault="00BD0652" w14:paraId="188ADCBE" wp14:textId="77777777">
          <w:pPr>
            <w:pStyle w:val="EAEE1DC459AB824486DC8759CFFCF1CA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EFC60EEFE0D645AFB651B73ECF91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20E34E-6110-5347-9295-C34B9122C9F7}"/>
      </w:docPartPr>
      <w:docPartBody>
        <w:p xmlns:wp14="http://schemas.microsoft.com/office/word/2010/wordml" w:rsidR="00BD0652" w:rsidP="00BD0652" w:rsidRDefault="00BD0652" w14:paraId="6230782C" wp14:textId="77777777">
          <w:pPr>
            <w:pStyle w:val="75EFC60EEFE0D645AFB651B73ECF919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DE01618688EDE747B01B358915B0FD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435CB5-84DE-5D4F-BCCE-6AED0547507B}"/>
      </w:docPartPr>
      <w:docPartBody>
        <w:p xmlns:wp14="http://schemas.microsoft.com/office/word/2010/wordml" w:rsidR="00BD0652" w:rsidP="00BD0652" w:rsidRDefault="00BD0652" w14:paraId="3A01572C" wp14:textId="77777777">
          <w:pPr>
            <w:pStyle w:val="DE01618688EDE747B01B358915B0FD9F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8420BD8F2908554DA07309A7DD25B0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E61519-F7CF-C44A-A2F9-83776B7BEF26}"/>
      </w:docPartPr>
      <w:docPartBody>
        <w:p xmlns:wp14="http://schemas.microsoft.com/office/word/2010/wordml" w:rsidR="00BD0652" w:rsidP="00BD0652" w:rsidRDefault="00BD0652" w14:paraId="11BE55A1" wp14:textId="77777777">
          <w:pPr>
            <w:pStyle w:val="8420BD8F2908554DA07309A7DD25B0D0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05C763794D21D342BCDBB74FD2614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D7CECE-819B-3448-BE38-226731834324}"/>
      </w:docPartPr>
      <w:docPartBody>
        <w:p xmlns:wp14="http://schemas.microsoft.com/office/word/2010/wordml" w:rsidR="00BD0652" w:rsidP="00BD0652" w:rsidRDefault="00BD0652" w14:paraId="29BD6C6A" wp14:textId="77777777">
          <w:pPr>
            <w:pStyle w:val="05C763794D21D342BCDBB74FD26144EE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0A0023CC6F929849A06EA6836C1B63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31090F-13ED-DE4C-A116-5701D496562B}"/>
      </w:docPartPr>
      <w:docPartBody>
        <w:p xmlns:wp14="http://schemas.microsoft.com/office/word/2010/wordml" w:rsidR="00BD0652" w:rsidP="00BD0652" w:rsidRDefault="00BD0652" w14:paraId="30D34C22" wp14:textId="77777777">
          <w:pPr>
            <w:pStyle w:val="0A0023CC6F929849A06EA6836C1B63E2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F6CCF3475E6C04FB3F2E580E8E6EC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1E99CE-D881-FB4C-96A8-D24CBF007784}"/>
      </w:docPartPr>
      <w:docPartBody>
        <w:p xmlns:wp14="http://schemas.microsoft.com/office/word/2010/wordml" w:rsidR="00BD0652" w:rsidP="00BD0652" w:rsidRDefault="00BD0652" w14:paraId="08741254" wp14:textId="77777777">
          <w:pPr>
            <w:pStyle w:val="5F6CCF3475E6C04FB3F2E580E8E6EC27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5EB2D5D7D85E746BBD97B0622C7A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12CF95-239A-2948-9B14-04B29D88E47C}"/>
      </w:docPartPr>
      <w:docPartBody>
        <w:p xmlns:wp14="http://schemas.microsoft.com/office/word/2010/wordml" w:rsidR="00BD0652" w:rsidP="00BD0652" w:rsidRDefault="00BD0652" w14:paraId="74CCE481" wp14:textId="77777777">
          <w:pPr>
            <w:pStyle w:val="35EB2D5D7D85E746BBD97B0622C7A96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8897053FA15246B649300C5EB237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491AFD-92DA-AD4F-B9D5-332EAD891635}"/>
      </w:docPartPr>
      <w:docPartBody>
        <w:p xmlns:wp14="http://schemas.microsoft.com/office/word/2010/wordml" w:rsidR="00BD0652" w:rsidP="00BD0652" w:rsidRDefault="00BD0652" w14:paraId="15BD6630" wp14:textId="77777777">
          <w:pPr>
            <w:pStyle w:val="AA8897053FA15246B649300C5EB2377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A7D9FEAE1BD02438406D4F71B5000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C79732-8EB5-B346-96C4-43519C08C0D5}"/>
      </w:docPartPr>
      <w:docPartBody>
        <w:p xmlns:wp14="http://schemas.microsoft.com/office/word/2010/wordml" w:rsidR="00BD0652" w:rsidP="00BD0652" w:rsidRDefault="00BD0652" w14:paraId="513B8C45" wp14:textId="77777777">
          <w:pPr>
            <w:pStyle w:val="CA7D9FEAE1BD02438406D4F71B5000EE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5250457D6FE4EA8C1FE67ABE75E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A2C5B4-E361-6C41-A81F-0DB33A8073E5}"/>
      </w:docPartPr>
      <w:docPartBody>
        <w:p xmlns:wp14="http://schemas.microsoft.com/office/word/2010/wordml" w:rsidR="00BD0652" w:rsidP="00BD0652" w:rsidRDefault="00BD0652" w14:paraId="07C28742" wp14:textId="77777777">
          <w:pPr>
            <w:pStyle w:val="B305250457D6FE4EA8C1FE67ABE75E21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A009E880DC4C4BB4114BFF028EAB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9F980D-1622-2545-9C5A-92F9FA7CAE36}"/>
      </w:docPartPr>
      <w:docPartBody>
        <w:p xmlns:wp14="http://schemas.microsoft.com/office/word/2010/wordml" w:rsidR="00BD0652" w:rsidP="00BD0652" w:rsidRDefault="00BD0652" w14:paraId="3113ABA9" wp14:textId="77777777">
          <w:pPr>
            <w:pStyle w:val="26A009E880DC4C4BB4114BFF028EAB91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E567406A4D9D81489CCBF54E37F475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50828F-B4A6-2A46-BC7E-AC2E57EC2650}"/>
      </w:docPartPr>
      <w:docPartBody>
        <w:p xmlns:wp14="http://schemas.microsoft.com/office/word/2010/wordml" w:rsidR="00BD0652" w:rsidP="00BD0652" w:rsidRDefault="00BD0652" w14:paraId="23E33BD8" wp14:textId="77777777">
          <w:pPr>
            <w:pStyle w:val="E567406A4D9D81489CCBF54E37F47532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34F54D059788348BA06A759A7259A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63ED9F-7B8A-FF42-ABBB-7698E6B49B40}"/>
      </w:docPartPr>
      <w:docPartBody>
        <w:p xmlns:wp14="http://schemas.microsoft.com/office/word/2010/wordml" w:rsidR="00BD0652" w:rsidP="00BD0652" w:rsidRDefault="00BD0652" w14:paraId="55BF33D2" wp14:textId="77777777">
          <w:pPr>
            <w:pStyle w:val="D34F54D059788348BA06A759A7259AA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36E7B8A850ECD44CBEEF16881EBB9C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4D0DA3-BB06-4542-A347-10C13E1EE5D6}"/>
      </w:docPartPr>
      <w:docPartBody>
        <w:p xmlns:wp14="http://schemas.microsoft.com/office/word/2010/wordml" w:rsidR="00BD0652" w:rsidP="00BD0652" w:rsidRDefault="00BD0652" w14:paraId="1D4C328E" wp14:textId="77777777">
          <w:pPr>
            <w:pStyle w:val="36E7B8A850ECD44CBEEF16881EBB9C14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A9F6198EA6E0F04DB3D0F20E520F9C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E66E5F-E599-844B-9246-2D47393C0EE4}"/>
      </w:docPartPr>
      <w:docPartBody>
        <w:p xmlns:wp14="http://schemas.microsoft.com/office/word/2010/wordml" w:rsidR="00BD0652" w:rsidP="00BD0652" w:rsidRDefault="00BD0652" w14:paraId="4DEE89AC" wp14:textId="77777777">
          <w:pPr>
            <w:pStyle w:val="A9F6198EA6E0F04DB3D0F20E520F9CE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6DA3CF15AF9E5499BAE551422D189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EBECC0-03EA-8748-BC38-D23AC112DD06}"/>
      </w:docPartPr>
      <w:docPartBody>
        <w:p xmlns:wp14="http://schemas.microsoft.com/office/word/2010/wordml" w:rsidR="00BD0652" w:rsidP="00BD0652" w:rsidRDefault="00BD0652" w14:paraId="51F82674" wp14:textId="77777777">
          <w:pPr>
            <w:pStyle w:val="06DA3CF15AF9E5499BAE551422D189BA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386B2145C7BB44AF98DC64B873C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62A0E8-147A-8740-A1F9-51913493A61D}"/>
      </w:docPartPr>
      <w:docPartBody>
        <w:p xmlns:wp14="http://schemas.microsoft.com/office/word/2010/wordml" w:rsidR="00BD0652" w:rsidP="00BD0652" w:rsidRDefault="00BD0652" w14:paraId="6CFA0212" wp14:textId="77777777">
          <w:pPr>
            <w:pStyle w:val="AA386B2145C7BB44AF98DC64B873CCA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2988534369A64FBF97E57E5E9C50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240EB1-66E8-AD40-ABE6-7E85A16871EF}"/>
      </w:docPartPr>
      <w:docPartBody>
        <w:p xmlns:wp14="http://schemas.microsoft.com/office/word/2010/wordml" w:rsidR="00BD0652" w:rsidP="00BD0652" w:rsidRDefault="00BD0652" w14:paraId="341E0770" wp14:textId="77777777">
          <w:pPr>
            <w:pStyle w:val="BB2988534369A64FBF97E57E5E9C508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D78D0D8CF3D2C44BC26AADD4D293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FB44C0-FFBE-F646-9D93-799256113DD5}"/>
      </w:docPartPr>
      <w:docPartBody>
        <w:p xmlns:wp14="http://schemas.microsoft.com/office/word/2010/wordml" w:rsidR="00BD0652" w:rsidP="00BD0652" w:rsidRDefault="00BD0652" w14:paraId="18064289" wp14:textId="77777777">
          <w:pPr>
            <w:pStyle w:val="3D78D0D8CF3D2C44BC26AADD4D2930D6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20C6E8BE8BE0B4EA61430EB5F9762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AD9C45-2ACF-B846-8EC2-2B34FD1AE4A4}"/>
      </w:docPartPr>
      <w:docPartBody>
        <w:p xmlns:wp14="http://schemas.microsoft.com/office/word/2010/wordml" w:rsidR="00BD0652" w:rsidP="00BD0652" w:rsidRDefault="00BD0652" w14:paraId="23714CE9" wp14:textId="77777777">
          <w:pPr>
            <w:pStyle w:val="220C6E8BE8BE0B4EA61430EB5F9762E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E14747FD76B1848A76909DBC2795F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1D6187-BFD8-D945-8C7A-C71A680954A7}"/>
      </w:docPartPr>
      <w:docPartBody>
        <w:p xmlns:wp14="http://schemas.microsoft.com/office/word/2010/wordml" w:rsidR="00BD0652" w:rsidP="00BD0652" w:rsidRDefault="00BD0652" w14:paraId="54AD4D52" wp14:textId="77777777">
          <w:pPr>
            <w:pStyle w:val="2E14747FD76B1848A76909DBC2795F6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6FCD3911C7FA464FA58A3CAFF136B3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6F68F4-EB8E-5B4F-BDC9-E46586E04228}"/>
      </w:docPartPr>
      <w:docPartBody>
        <w:p xmlns:wp14="http://schemas.microsoft.com/office/word/2010/wordml" w:rsidR="00BD0652" w:rsidP="00BD0652" w:rsidRDefault="00BD0652" w14:paraId="377FE7A2" wp14:textId="77777777">
          <w:pPr>
            <w:pStyle w:val="6FCD3911C7FA464FA58A3CAFF136B351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678EAC5D8EC9F64781D8E1CD7883F6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E1ADF2-8A7B-5D47-879C-16EDFC23C5FA}"/>
      </w:docPartPr>
      <w:docPartBody>
        <w:p xmlns:wp14="http://schemas.microsoft.com/office/word/2010/wordml" w:rsidR="00BD0652" w:rsidP="00BD0652" w:rsidRDefault="00BD0652" w14:paraId="47A0CFE0" wp14:textId="77777777">
          <w:pPr>
            <w:pStyle w:val="678EAC5D8EC9F64781D8E1CD7883F6B3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4FE3EAAF0DC265458CF1030E98897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EBF08B-1573-754D-9955-D16D5800FE3D}"/>
      </w:docPartPr>
      <w:docPartBody>
        <w:p xmlns:wp14="http://schemas.microsoft.com/office/word/2010/wordml" w:rsidR="00BD0652" w:rsidP="00BD0652" w:rsidRDefault="00BD0652" w14:paraId="373DB7A8" wp14:textId="77777777">
          <w:pPr>
            <w:pStyle w:val="4FE3EAAF0DC265458CF1030E988978DA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465792EF537131448932D506F10C4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34F0BC-9B9C-C44E-89D0-05FAF4D6520C}"/>
      </w:docPartPr>
      <w:docPartBody>
        <w:p xmlns:wp14="http://schemas.microsoft.com/office/word/2010/wordml" w:rsidR="00BD0652" w:rsidP="00BD0652" w:rsidRDefault="00BD0652" w14:paraId="14A9F668" wp14:textId="77777777">
          <w:pPr>
            <w:pStyle w:val="465792EF537131448932D506F10C4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713F9FE6E5DA4194A39BE94BB60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027C51-EA8A-FB45-A36D-E0A5797E5152}"/>
      </w:docPartPr>
      <w:docPartBody>
        <w:p xmlns:wp14="http://schemas.microsoft.com/office/word/2010/wordml" w:rsidR="00BD0652" w:rsidP="00BD0652" w:rsidRDefault="00BD0652" w14:paraId="503DC2AD" wp14:textId="77777777">
          <w:pPr>
            <w:pStyle w:val="D9713F9FE6E5DA4194A39BE94BB60A59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037D1555A94BF46983C69FE760C97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4E5A4F-46B6-4D46-8CD9-75F85BE84CF9}"/>
      </w:docPartPr>
      <w:docPartBody>
        <w:p xmlns:wp14="http://schemas.microsoft.com/office/word/2010/wordml" w:rsidR="00BD0652" w:rsidP="00BD0652" w:rsidRDefault="00BD0652" w14:paraId="7967432C" wp14:textId="77777777">
          <w:pPr>
            <w:pStyle w:val="D037D1555A94BF46983C69FE760C971F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652"/>
    <w:rsid w:val="00047999"/>
    <w:rsid w:val="00441BDA"/>
    <w:rsid w:val="00BD0652"/>
    <w:rsid w:val="00D2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D0652"/>
    <w:rPr>
      <w:color w:val="808080"/>
    </w:rPr>
  </w:style>
  <w:style w:type="paragraph" w:customStyle="1" w:styleId="277579FF1528354FB0A8B9B9FF5F39B2">
    <w:name w:val="277579FF1528354FB0A8B9B9FF5F39B2"/>
    <w:rsid w:val="00BD0652"/>
  </w:style>
  <w:style w:type="paragraph" w:customStyle="1" w:styleId="0BB70DAC2A1984448880C73424471E80">
    <w:name w:val="0BB70DAC2A1984448880C73424471E80"/>
    <w:rsid w:val="00BD0652"/>
  </w:style>
  <w:style w:type="paragraph" w:customStyle="1" w:styleId="EAEE1DC459AB824486DC8759CFFCF1CA">
    <w:name w:val="EAEE1DC459AB824486DC8759CFFCF1CA"/>
    <w:rsid w:val="00BD0652"/>
  </w:style>
  <w:style w:type="paragraph" w:customStyle="1" w:styleId="75EFC60EEFE0D645AFB651B73ECF9194">
    <w:name w:val="75EFC60EEFE0D645AFB651B73ECF9194"/>
    <w:rsid w:val="00BD0652"/>
  </w:style>
  <w:style w:type="paragraph" w:customStyle="1" w:styleId="DE01618688EDE747B01B358915B0FD9F">
    <w:name w:val="DE01618688EDE747B01B358915B0FD9F"/>
    <w:rsid w:val="00BD0652"/>
  </w:style>
  <w:style w:type="paragraph" w:customStyle="1" w:styleId="8420BD8F2908554DA07309A7DD25B0D0">
    <w:name w:val="8420BD8F2908554DA07309A7DD25B0D0"/>
    <w:rsid w:val="00BD0652"/>
  </w:style>
  <w:style w:type="paragraph" w:customStyle="1" w:styleId="05C763794D21D342BCDBB74FD26144EE">
    <w:name w:val="05C763794D21D342BCDBB74FD26144EE"/>
    <w:rsid w:val="00BD0652"/>
  </w:style>
  <w:style w:type="paragraph" w:customStyle="1" w:styleId="0A0023CC6F929849A06EA6836C1B63E2">
    <w:name w:val="0A0023CC6F929849A06EA6836C1B63E2"/>
    <w:rsid w:val="00BD0652"/>
  </w:style>
  <w:style w:type="paragraph" w:customStyle="1" w:styleId="5F6CCF3475E6C04FB3F2E580E8E6EC27">
    <w:name w:val="5F6CCF3475E6C04FB3F2E580E8E6EC27"/>
    <w:rsid w:val="00BD0652"/>
  </w:style>
  <w:style w:type="paragraph" w:customStyle="1" w:styleId="35EB2D5D7D85E746BBD97B0622C7A961">
    <w:name w:val="35EB2D5D7D85E746BBD97B0622C7A961"/>
    <w:rsid w:val="00BD0652"/>
  </w:style>
  <w:style w:type="paragraph" w:customStyle="1" w:styleId="AA8897053FA15246B649300C5EB2377C">
    <w:name w:val="AA8897053FA15246B649300C5EB2377C"/>
    <w:rsid w:val="00BD0652"/>
  </w:style>
  <w:style w:type="paragraph" w:customStyle="1" w:styleId="CA7D9FEAE1BD02438406D4F71B5000EE">
    <w:name w:val="CA7D9FEAE1BD02438406D4F71B5000EE"/>
    <w:rsid w:val="00BD0652"/>
  </w:style>
  <w:style w:type="paragraph" w:customStyle="1" w:styleId="B305250457D6FE4EA8C1FE67ABE75E21">
    <w:name w:val="B305250457D6FE4EA8C1FE67ABE75E21"/>
    <w:rsid w:val="00BD0652"/>
  </w:style>
  <w:style w:type="paragraph" w:customStyle="1" w:styleId="26A009E880DC4C4BB4114BFF028EAB91">
    <w:name w:val="26A009E880DC4C4BB4114BFF028EAB91"/>
    <w:rsid w:val="00BD0652"/>
  </w:style>
  <w:style w:type="paragraph" w:customStyle="1" w:styleId="E567406A4D9D81489CCBF54E37F47532">
    <w:name w:val="E567406A4D9D81489CCBF54E37F47532"/>
    <w:rsid w:val="00BD0652"/>
  </w:style>
  <w:style w:type="paragraph" w:customStyle="1" w:styleId="D34F54D059788348BA06A759A7259AAD">
    <w:name w:val="D34F54D059788348BA06A759A7259AAD"/>
    <w:rsid w:val="00BD0652"/>
  </w:style>
  <w:style w:type="paragraph" w:customStyle="1" w:styleId="36E7B8A850ECD44CBEEF16881EBB9C14">
    <w:name w:val="36E7B8A850ECD44CBEEF16881EBB9C14"/>
    <w:rsid w:val="00BD0652"/>
  </w:style>
  <w:style w:type="paragraph" w:customStyle="1" w:styleId="A9F6198EA6E0F04DB3D0F20E520F9CE0">
    <w:name w:val="A9F6198EA6E0F04DB3D0F20E520F9CE0"/>
    <w:rsid w:val="00BD0652"/>
  </w:style>
  <w:style w:type="paragraph" w:customStyle="1" w:styleId="06DA3CF15AF9E5499BAE551422D189BA">
    <w:name w:val="06DA3CF15AF9E5499BAE551422D189BA"/>
    <w:rsid w:val="00BD0652"/>
  </w:style>
  <w:style w:type="paragraph" w:customStyle="1" w:styleId="AA386B2145C7BB44AF98DC64B873CCA1">
    <w:name w:val="AA386B2145C7BB44AF98DC64B873CCA1"/>
    <w:rsid w:val="00BD0652"/>
  </w:style>
  <w:style w:type="paragraph" w:customStyle="1" w:styleId="BB2988534369A64FBF97E57E5E9C508C">
    <w:name w:val="BB2988534369A64FBF97E57E5E9C508C"/>
    <w:rsid w:val="00BD0652"/>
  </w:style>
  <w:style w:type="paragraph" w:customStyle="1" w:styleId="3D78D0D8CF3D2C44BC26AADD4D2930D6">
    <w:name w:val="3D78D0D8CF3D2C44BC26AADD4D2930D6"/>
    <w:rsid w:val="00BD0652"/>
  </w:style>
  <w:style w:type="paragraph" w:customStyle="1" w:styleId="220C6E8BE8BE0B4EA61430EB5F9762E0">
    <w:name w:val="220C6E8BE8BE0B4EA61430EB5F9762E0"/>
    <w:rsid w:val="00BD0652"/>
  </w:style>
  <w:style w:type="paragraph" w:customStyle="1" w:styleId="2E14747FD76B1848A76909DBC2795F6D">
    <w:name w:val="2E14747FD76B1848A76909DBC2795F6D"/>
    <w:rsid w:val="00BD0652"/>
  </w:style>
  <w:style w:type="paragraph" w:customStyle="1" w:styleId="6FCD3911C7FA464FA58A3CAFF136B351">
    <w:name w:val="6FCD3911C7FA464FA58A3CAFF136B351"/>
    <w:rsid w:val="00BD0652"/>
  </w:style>
  <w:style w:type="paragraph" w:customStyle="1" w:styleId="678EAC5D8EC9F64781D8E1CD7883F6B3">
    <w:name w:val="678EAC5D8EC9F64781D8E1CD7883F6B3"/>
    <w:rsid w:val="00BD0652"/>
  </w:style>
  <w:style w:type="paragraph" w:customStyle="1" w:styleId="4FE3EAAF0DC265458CF1030E988978DA">
    <w:name w:val="4FE3EAAF0DC265458CF1030E988978DA"/>
    <w:rsid w:val="00BD0652"/>
  </w:style>
  <w:style w:type="paragraph" w:customStyle="1" w:styleId="465792EF537131448932D506F10C4910">
    <w:name w:val="465792EF537131448932D506F10C4910"/>
    <w:rsid w:val="00BD0652"/>
  </w:style>
  <w:style w:type="paragraph" w:customStyle="1" w:styleId="D9713F9FE6E5DA4194A39BE94BB60A59">
    <w:name w:val="D9713F9FE6E5DA4194A39BE94BB60A59"/>
    <w:rsid w:val="00BD0652"/>
  </w:style>
  <w:style w:type="paragraph" w:customStyle="1" w:styleId="D037D1555A94BF46983C69FE760C971F">
    <w:name w:val="D037D1555A94BF46983C69FE760C971F"/>
    <w:rsid w:val="00BD06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Production</Unit>
    <Leistungsbeschreibung xmlns="76c4e5b6-54ee-4370-b051-e2ccac5262a8">Projektkoordination und stellv. Projektleitung RBF</Leistungsbeschreibung>
    <Rahmenvertrag xmlns="76c4e5b6-54ee-4370-b051-e2ccac5262a8">Nein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NV_260410_02</Vergabe_x002d_Nr_x002e_>
    <zugeh_x00f6_rigesBKMJahr xmlns="76c4e5b6-54ee-4370-b051-e2ccac5262a8">
      <Value>2026</Value>
    </zugeh_x00f6_rigesBKMJahr>
    <Vergabeart xmlns="76c4e5b6-54ee-4370-b051-e2ccac5262a8">öffentliche Ausschreibung</Vergabeart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A9C1DC-CD5C-4D24-8D98-CFEC1A5E45C7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2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47DDD5-6171-42C0-B1D3-E7F154D390A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RBX_Briefp_02 nur Logo Kopfzeile.dotx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3</cp:revision>
  <dcterms:created xsi:type="dcterms:W3CDTF">2026-02-12T14:41:00Z</dcterms:created>
  <dcterms:modified xsi:type="dcterms:W3CDTF">2026-04-09T16:06:32Z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